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14479" w14:textId="77777777" w:rsidR="00B86A50" w:rsidRPr="00690BA6" w:rsidRDefault="00B86A50" w:rsidP="00B86A5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BROWN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7E1CBAE2" w14:textId="77777777" w:rsidR="00B86A50" w:rsidRDefault="00B86A50" w:rsidP="00B86A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2F3A63B8" w14:textId="77777777" w:rsidR="00B86A50" w:rsidRDefault="00B86A50" w:rsidP="00B86A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1047CF" w14:textId="77777777" w:rsidR="00B86A50" w:rsidRDefault="00B86A50" w:rsidP="00B86A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9FB25C" w14:textId="77777777" w:rsidR="00B86A50" w:rsidRDefault="00B86A50" w:rsidP="00B86A5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Cole, senior(q.v.).</w:t>
      </w:r>
    </w:p>
    <w:p w14:paraId="668A2519" w14:textId="77777777" w:rsidR="00B86A50" w:rsidRDefault="00B86A50" w:rsidP="00B86A50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m.6,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CBE1A55" w14:textId="77777777" w:rsidR="00B86A50" w:rsidRDefault="00B86A50" w:rsidP="00B86A50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0405038D" w14:textId="77777777" w:rsidR="00B86A50" w:rsidRDefault="00B86A50" w:rsidP="00B86A5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F65F570" w14:textId="77777777" w:rsidR="00B86A50" w:rsidRDefault="00B86A50" w:rsidP="00B86A5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585B2E4" w14:textId="77777777" w:rsidR="00B86A50" w:rsidRDefault="00B86A50" w:rsidP="00B86A5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8 May 2021</w:t>
      </w:r>
    </w:p>
    <w:p w14:paraId="26E595A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4E4E8" w14:textId="77777777" w:rsidR="00B86A50" w:rsidRDefault="00B86A50" w:rsidP="009139A6">
      <w:r>
        <w:separator/>
      </w:r>
    </w:p>
  </w:endnote>
  <w:endnote w:type="continuationSeparator" w:id="0">
    <w:p w14:paraId="35F011AD" w14:textId="77777777" w:rsidR="00B86A50" w:rsidRDefault="00B86A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A19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0DD7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7DE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FBB1" w14:textId="77777777" w:rsidR="00B86A50" w:rsidRDefault="00B86A50" w:rsidP="009139A6">
      <w:r>
        <w:separator/>
      </w:r>
    </w:p>
  </w:footnote>
  <w:footnote w:type="continuationSeparator" w:id="0">
    <w:p w14:paraId="669AD6DE" w14:textId="77777777" w:rsidR="00B86A50" w:rsidRDefault="00B86A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7A6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F36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1AD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A50"/>
    <w:rsid w:val="000666E0"/>
    <w:rsid w:val="002510B7"/>
    <w:rsid w:val="005C130B"/>
    <w:rsid w:val="00826F5C"/>
    <w:rsid w:val="009139A6"/>
    <w:rsid w:val="009448BB"/>
    <w:rsid w:val="00A3176C"/>
    <w:rsid w:val="00AE65F8"/>
    <w:rsid w:val="00B86A50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60ECA"/>
  <w15:chartTrackingRefBased/>
  <w15:docId w15:val="{7FE22C50-E6D9-4679-A275-20873EECE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2021-06-07T19:55:00Z</dcterms:created>
  <dcterms:modified xsi:type="dcterms:W3CDTF">2021-06-07T19:55:00Z</dcterms:modified>
</cp:coreProperties>
</file>